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674A2619" w14:textId="77777777" w:rsidR="008B4C0A" w:rsidRDefault="00AB2CEA" w:rsidP="00491366">
          <w:pPr>
            <w:pStyle w:val="En-ttedetabledesmatires"/>
          </w:pPr>
          <w:r>
            <w:rPr>
              <w:rFonts w:ascii="Arial" w:hAnsi="Arial" w:cs="Arial"/>
              <w:noProof/>
              <w:color w:val="000000" w:themeColor="text1"/>
              <w:sz w:val="16"/>
              <w:szCs w:val="16"/>
              <w:lang w:eastAsia="fr-FR"/>
            </w:rPr>
            <w:drawing>
              <wp:anchor distT="0" distB="0" distL="114300" distR="114300" simplePos="0" relativeHeight="251671040" behindDoc="0" locked="0" layoutInCell="1" allowOverlap="1" wp14:anchorId="13A5336E" wp14:editId="43B2D096">
                <wp:simplePos x="0" y="0"/>
                <wp:positionH relativeFrom="column">
                  <wp:posOffset>-609600</wp:posOffset>
                </wp:positionH>
                <wp:positionV relativeFrom="paragraph">
                  <wp:posOffset>-781050</wp:posOffset>
                </wp:positionV>
                <wp:extent cx="2256155" cy="908050"/>
                <wp:effectExtent l="0" t="0" r="0" b="0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ignatureMail_nouv_chartedessousV2.png"/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883"/>
                        <a:stretch/>
                      </pic:blipFill>
                      <pic:spPr bwMode="auto">
                        <a:xfrm>
                          <a:off x="0" y="0"/>
                          <a:ext cx="2256155" cy="908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3742660"/>
                    <wp:effectExtent l="19050" t="19050" r="19050" b="1079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374266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2689FE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0D888AED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4A465BAC" w14:textId="77777777"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14:paraId="0837AA75" w14:textId="77777777" w:rsidR="00491366" w:rsidRDefault="00491366" w:rsidP="00491366"/>
                              <w:p w14:paraId="5A92FD3B" w14:textId="77777777"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294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ZIRgIAAMgEAAAOAAAAZHJzL2Uyb0RvYy54bWysVNuO0zAQfUfiHyy/s2m7vUDUdLV0ASEt&#10;F7HLB7iO3Vg4HmO7TcrXM7bTUEBCAvFi2Zk5Z87csr7pW02OwnkFpqLTqwklwnColdlX9PPj62fP&#10;KfGBmZppMKKiJ+Hpzebpk3VnSzGDBnQtHEES48vOVrQJwZZF4XkjWuavwAqDRgmuZQGfbl/UjnXI&#10;3upiNpksiw5cbR1w4T1+vctGukn8UgoePkjpRSC6oqgtpNOlcxfPYrNm5d4x2yg+yGD/oKJlymDQ&#10;keqOBUYOTv1G1SruwIMMVxzaAqRUXKQcMJvp5JdsHhpmRcoFi+PtWCb//2j5++NHR1Rd0TklhrXY&#10;okfRB/ISerKM1emsL9HpwaJb6PEzdjll6u098C+eGNg2zOzFrXPQNYLVqG4akcUFNPP4SLLr3kGN&#10;YdghQCLqpWtj6bAYBNmxS6exM1EKx4+r6WwxXa4o4Wi7Xs1ny2XqXcHKM9w6H94IaEm8VNRh6xM9&#10;O977EOWw8uwSo2kTz6j3lanTFASmdL6jazSnBKLmQX04aZGhn4TEmqGu61yKOK1iqx05MpwzHXL+&#10;kQU9I0QqrUfQUL+fQYxzYcIiFW70j1CRpvhvwCMiRQYTRnCrDLg/S5bZ/5x9zjl2MvS7fpiHHdQn&#10;7KSDvE64/nhpwH2jpMNVqqj/emBOUKLfGpyGF9P5PO5eeswXqxk+3KVld2lhhiNVRQMl+boNeV8P&#10;1ql9g5Fy/Qzc4gRJlXobBWZVg3Bcl9TyYbXjPl6+k9ePH9DmOwAAAP//AwBQSwMEFAAGAAgAAAAh&#10;ABZthUPiAAAADQEAAA8AAABkcnMvZG93bnJldi54bWxMj8FOwzAQRO9I/IO1SNxaO1VDaIhTUUQR&#10;Uk80lejRjZckwl5HsdumfD3uCY6reZp5WyxHa9gJB985kpBMBTCk2umOGgm7aj15BOaDIq2MI5Rw&#10;QQ/L8vamULl2Z/rA0zY0LJaQz5WENoQ+59zXLVrlp65HitmXG6wK8Rwargd1juXW8JkQD9yqjuJC&#10;q3p8abH+3h5t3H2t1pvL6seo8X3/6arVW407K+X93fj8BCzgGP5guOpHdSij08EdSXtmJEwSMV9E&#10;NiZpmgG7IiLJZsAOErJ5mgAvC/7/i/IXAAD//wMAUEsBAi0AFAAGAAgAAAAhALaDOJL+AAAA4QEA&#10;ABMAAAAAAAAAAAAAAAAAAAAAAFtDb250ZW50X1R5cGVzXS54bWxQSwECLQAUAAYACAAAACEAOP0h&#10;/9YAAACUAQAACwAAAAAAAAAAAAAAAAAvAQAAX3JlbHMvLnJlbHNQSwECLQAUAAYACAAAACEAMFK2&#10;SEYCAADIBAAADgAAAAAAAAAAAAAAAAAuAgAAZHJzL2Uyb0RvYy54bWxQSwECLQAUAAYACAAAACEA&#10;Fm2FQ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1C2689FE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0D888AED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4A465BAC" w14:textId="77777777"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14:paraId="0837AA75" w14:textId="77777777" w:rsidR="00491366" w:rsidRDefault="00491366" w:rsidP="00491366"/>
                        <w:p w14:paraId="5A92FD3B" w14:textId="77777777"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409992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F45230B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A5E2779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91D3BED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190CD50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B214437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642B6C3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86A4D4E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124637C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C093DBA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4991CC7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795D6DB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046A45B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11BE43F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D492BF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0D492BF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060E78AA" w14:textId="77777777" w:rsidR="00491366" w:rsidRDefault="00491366" w:rsidP="00AB2CEA">
          <w:pPr>
            <w:jc w:val="center"/>
          </w:pPr>
        </w:p>
        <w:p w14:paraId="7437CBF9" w14:textId="77777777" w:rsidR="00491366" w:rsidRDefault="00491366" w:rsidP="00410AFD"/>
        <w:p w14:paraId="1B9914D5" w14:textId="77777777" w:rsidR="00A62094" w:rsidRDefault="00A62094" w:rsidP="00410AFD"/>
        <w:p w14:paraId="5AC0EF24" w14:textId="77777777" w:rsidR="00A62094" w:rsidRDefault="00A62094" w:rsidP="00410AFD"/>
        <w:p w14:paraId="36A32806" w14:textId="77777777" w:rsidR="00A62094" w:rsidRDefault="00A62094" w:rsidP="00410AFD"/>
        <w:p w14:paraId="2C432FE5" w14:textId="77777777" w:rsidR="00A62094" w:rsidRDefault="00A62094" w:rsidP="00410AFD"/>
        <w:p w14:paraId="28912322" w14:textId="77777777" w:rsidR="00A62094" w:rsidRDefault="00A62094" w:rsidP="00410AFD"/>
        <w:p w14:paraId="62FD9901" w14:textId="77777777" w:rsidR="00A62094" w:rsidRDefault="00A62094" w:rsidP="00410AFD"/>
        <w:p w14:paraId="35E3AA68" w14:textId="77777777" w:rsidR="00A62094" w:rsidRDefault="00A62094" w:rsidP="00410AFD"/>
        <w:p w14:paraId="7A0D38F6" w14:textId="77777777" w:rsidR="00A62094" w:rsidRDefault="00A62094">
          <w:pPr>
            <w:jc w:val="left"/>
          </w:pPr>
        </w:p>
        <w:p w14:paraId="684F25C2" w14:textId="77777777" w:rsidR="00491366" w:rsidRDefault="00491366" w:rsidP="00410AFD"/>
        <w:p w14:paraId="5619E4F9" w14:textId="77777777" w:rsidR="00A62094" w:rsidRDefault="00A62094" w:rsidP="00410AFD">
          <w:pPr>
            <w:sectPr w:rsidR="00A62094" w:rsidSect="00302298">
              <w:footerReference w:type="default" r:id="rId13"/>
              <w:headerReference w:type="first" r:id="rId14"/>
              <w:footerReference w:type="first" r:id="rId15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3A71FE39" w14:textId="77777777" w:rsidR="00A62094" w:rsidRDefault="00A62094" w:rsidP="00A62094">
          <w:r>
            <w:lastRenderedPageBreak/>
            <w:t>Les sites sur lesquels le titulaire est tenu d’intervenir sont les suivants :</w:t>
          </w:r>
        </w:p>
        <w:tbl>
          <w:tblPr>
            <w:tblW w:w="145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3045"/>
            <w:gridCol w:w="1758"/>
            <w:gridCol w:w="3045"/>
            <w:gridCol w:w="3045"/>
            <w:gridCol w:w="3674"/>
          </w:tblGrid>
          <w:tr w:rsidR="00F10353" w:rsidRPr="005526CA" w14:paraId="080509A5" w14:textId="77777777" w:rsidTr="00EA0E3A">
            <w:trPr>
              <w:trHeight w:val="228"/>
            </w:trPr>
            <w:tc>
              <w:tcPr>
                <w:tcW w:w="3045" w:type="dxa"/>
                <w:shd w:val="clear" w:color="auto" w:fill="D9D9D9" w:themeFill="background1" w:themeFillShade="D9"/>
              </w:tcPr>
              <w:p w14:paraId="7F47B82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Établissement Adresse</w:t>
                </w:r>
              </w:p>
            </w:tc>
            <w:tc>
              <w:tcPr>
                <w:tcW w:w="1758" w:type="dxa"/>
                <w:shd w:val="clear" w:color="auto" w:fill="D9D9D9" w:themeFill="background1" w:themeFillShade="D9"/>
              </w:tcPr>
              <w:p w14:paraId="7D6FB64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Bénéficiaire</w:t>
                </w:r>
              </w:p>
            </w:tc>
            <w:tc>
              <w:tcPr>
                <w:tcW w:w="3045" w:type="dxa"/>
                <w:shd w:val="clear" w:color="auto" w:fill="D9D9D9" w:themeFill="background1" w:themeFillShade="D9"/>
              </w:tcPr>
              <w:p w14:paraId="41AFEDF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Correspondant USID de Toulouse</w:t>
                </w:r>
              </w:p>
            </w:tc>
            <w:tc>
              <w:tcPr>
                <w:tcW w:w="3045" w:type="dxa"/>
                <w:shd w:val="clear" w:color="auto" w:fill="D9D9D9" w:themeFill="background1" w:themeFillShade="D9"/>
              </w:tcPr>
              <w:p w14:paraId="1548536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Horaires de travail</w:t>
                </w:r>
              </w:p>
            </w:tc>
            <w:tc>
              <w:tcPr>
                <w:tcW w:w="3674" w:type="dxa"/>
                <w:shd w:val="clear" w:color="auto" w:fill="D9D9D9" w:themeFill="background1" w:themeFillShade="D9"/>
              </w:tcPr>
              <w:p w14:paraId="12B36A6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Conditions d’accès</w:t>
                </w:r>
              </w:p>
            </w:tc>
          </w:tr>
          <w:tr w:rsidR="00F10353" w:rsidRPr="005526CA" w14:paraId="2AB10A6E" w14:textId="77777777" w:rsidTr="00EA0E3A">
            <w:trPr>
              <w:trHeight w:val="511"/>
            </w:trPr>
            <w:tc>
              <w:tcPr>
                <w:tcW w:w="3045" w:type="dxa"/>
                <w:shd w:val="clear" w:color="auto" w:fill="auto"/>
              </w:tcPr>
              <w:p w14:paraId="444FC2D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Général NIEL </w:t>
                </w:r>
              </w:p>
              <w:p w14:paraId="42F20839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 rue place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Montoulieu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5A3237F1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5398EC18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11ème BP </w:t>
                </w:r>
              </w:p>
            </w:tc>
            <w:tc>
              <w:tcPr>
                <w:tcW w:w="3045" w:type="dxa"/>
              </w:tcPr>
              <w:p w14:paraId="2CA642D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015FF294" w14:textId="1B658254" w:rsidR="00F10353" w:rsidRPr="005526CA" w:rsidRDefault="00F10353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de TOULOUSE</w:t>
                </w:r>
                <w:r w:rsidR="00504788">
                  <w:rPr>
                    <w:rFonts w:cs="Times New Roman"/>
                    <w:color w:val="000000"/>
                  </w:rPr>
                  <w:t xml:space="preserve"> EST BALMA</w:t>
                </w:r>
                <w:r w:rsidRPr="005526CA">
                  <w:rPr>
                    <w:rFonts w:cs="Times New Roman"/>
                    <w:color w:val="000000"/>
                  </w:rPr>
                  <w:t xml:space="preserve"> </w:t>
                </w:r>
              </w:p>
            </w:tc>
            <w:tc>
              <w:tcPr>
                <w:tcW w:w="3045" w:type="dxa"/>
              </w:tcPr>
              <w:p w14:paraId="58E9C68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1B71C35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65FE2E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5790B340" w14:textId="46741FE1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504788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539777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68A9DD0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79282C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07B46102" w14:textId="77777777" w:rsidTr="00EA0E3A">
            <w:trPr>
              <w:trHeight w:val="513"/>
            </w:trPr>
            <w:tc>
              <w:tcPr>
                <w:tcW w:w="3045" w:type="dxa"/>
                <w:shd w:val="clear" w:color="auto" w:fill="auto"/>
              </w:tcPr>
              <w:p w14:paraId="64E9DF85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Ex cité Tournefeuille (partie nord) </w:t>
                </w:r>
              </w:p>
              <w:p w14:paraId="7B30EF0B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10 rue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Roquemaurel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1F4F7142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45B8B8F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proofErr w:type="spellStart"/>
                <w:r w:rsidRPr="005526CA">
                  <w:rPr>
                    <w:rFonts w:cs="Times New Roman"/>
                    <w:color w:val="000000"/>
                  </w:rPr>
                  <w:t>DMAé</w:t>
                </w:r>
                <w:proofErr w:type="spellEnd"/>
                <w:r w:rsidRPr="005526CA">
                  <w:rPr>
                    <w:rFonts w:cs="Times New Roman"/>
                    <w:color w:val="000000"/>
                  </w:rPr>
                  <w:t xml:space="preserve"> </w:t>
                </w:r>
              </w:p>
            </w:tc>
            <w:tc>
              <w:tcPr>
                <w:tcW w:w="3045" w:type="dxa"/>
              </w:tcPr>
              <w:p w14:paraId="6348E5E5" w14:textId="77777777" w:rsidR="00504788" w:rsidRPr="00504788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04788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320A5FE" w14:textId="7EA8737B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04788">
                  <w:rPr>
                    <w:rFonts w:cs="Times New Roman"/>
                    <w:color w:val="000000"/>
                  </w:rPr>
                  <w:t>Antenne de TOULOUSE EST BALMA</w:t>
                </w:r>
              </w:p>
            </w:tc>
            <w:tc>
              <w:tcPr>
                <w:tcW w:w="3045" w:type="dxa"/>
              </w:tcPr>
              <w:p w14:paraId="768CE96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16E3C08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A5D00D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1CF5E1C5" w14:textId="2E78BEB2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1FE2F5B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60FA562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EC932F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676E872A" w14:textId="77777777" w:rsidTr="00EA0E3A">
            <w:trPr>
              <w:trHeight w:val="511"/>
            </w:trPr>
            <w:tc>
              <w:tcPr>
                <w:tcW w:w="3045" w:type="dxa"/>
                <w:shd w:val="clear" w:color="auto" w:fill="auto"/>
              </w:tcPr>
              <w:p w14:paraId="2DFA3D3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Caserne Pérignon Terre </w:t>
                </w:r>
              </w:p>
              <w:p w14:paraId="740AC58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2 rue Pérignon </w:t>
                </w:r>
              </w:p>
              <w:p w14:paraId="5C49FEB3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1DBD0DB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CIRISI </w:t>
                </w:r>
              </w:p>
            </w:tc>
            <w:tc>
              <w:tcPr>
                <w:tcW w:w="3045" w:type="dxa"/>
              </w:tcPr>
              <w:p w14:paraId="08324CBF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E973809" w14:textId="0CB6E1E7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de TOULOUSE</w:t>
                </w:r>
                <w:r>
                  <w:rPr>
                    <w:rFonts w:cs="Times New Roman"/>
                    <w:color w:val="000000"/>
                  </w:rPr>
                  <w:t xml:space="preserve"> EST BALMA</w:t>
                </w:r>
              </w:p>
            </w:tc>
            <w:tc>
              <w:tcPr>
                <w:tcW w:w="3045" w:type="dxa"/>
              </w:tcPr>
              <w:p w14:paraId="3A4D929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CFDF5F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45D2AEC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3E889151" w14:textId="35A48E61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183B95A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40E947F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079B05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1832B735" w14:textId="77777777" w:rsidTr="00EA0E3A">
            <w:trPr>
              <w:trHeight w:val="512"/>
            </w:trPr>
            <w:tc>
              <w:tcPr>
                <w:tcW w:w="3045" w:type="dxa"/>
                <w:shd w:val="clear" w:color="auto" w:fill="auto"/>
              </w:tcPr>
              <w:p w14:paraId="164451BE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Caserne Pérignon Air </w:t>
                </w:r>
              </w:p>
              <w:p w14:paraId="5600A6A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 rue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Marancin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72077E6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24895F2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GSBDD </w:t>
                </w:r>
              </w:p>
            </w:tc>
            <w:tc>
              <w:tcPr>
                <w:tcW w:w="3045" w:type="dxa"/>
              </w:tcPr>
              <w:p w14:paraId="138F281D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32B1104" w14:textId="76029522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de TOULOUSE</w:t>
                </w:r>
                <w:r>
                  <w:rPr>
                    <w:rFonts w:cs="Times New Roman"/>
                    <w:color w:val="000000"/>
                  </w:rPr>
                  <w:t xml:space="preserve"> EST BALMA</w:t>
                </w:r>
              </w:p>
            </w:tc>
            <w:tc>
              <w:tcPr>
                <w:tcW w:w="3045" w:type="dxa"/>
              </w:tcPr>
              <w:p w14:paraId="763879E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6FAA712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8C2FEE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6BB94D10" w14:textId="0E518D63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ECE4FB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BD5889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19E5993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613B3CD9" w14:textId="77777777" w:rsidTr="00EA0E3A">
            <w:trPr>
              <w:trHeight w:val="511"/>
            </w:trPr>
            <w:tc>
              <w:tcPr>
                <w:tcW w:w="3045" w:type="dxa"/>
                <w:shd w:val="clear" w:color="auto" w:fill="auto"/>
              </w:tcPr>
              <w:p w14:paraId="6CAB2DE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Pradère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7E0C6229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 chemin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Gabardie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3C1EB31C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00CA088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14</w:t>
                </w:r>
                <w:r w:rsidRPr="005526CA">
                  <w:rPr>
                    <w:rFonts w:cs="Times New Roman"/>
                    <w:color w:val="000000"/>
                    <w:sz w:val="14"/>
                    <w:szCs w:val="14"/>
                  </w:rPr>
                  <w:t xml:space="preserve">ème </w:t>
                </w:r>
                <w:r w:rsidRPr="005526CA">
                  <w:rPr>
                    <w:rFonts w:cs="Times New Roman"/>
                    <w:color w:val="000000"/>
                  </w:rPr>
                  <w:t xml:space="preserve">RISLP </w:t>
                </w:r>
              </w:p>
            </w:tc>
            <w:tc>
              <w:tcPr>
                <w:tcW w:w="3045" w:type="dxa"/>
              </w:tcPr>
              <w:p w14:paraId="50BFE618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441C88A" w14:textId="6CEB0D4B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de TOULOUSE</w:t>
                </w:r>
                <w:r>
                  <w:rPr>
                    <w:rFonts w:cs="Times New Roman"/>
                    <w:color w:val="000000"/>
                  </w:rPr>
                  <w:t xml:space="preserve"> EST BALMA</w:t>
                </w:r>
              </w:p>
            </w:tc>
            <w:tc>
              <w:tcPr>
                <w:tcW w:w="3045" w:type="dxa"/>
              </w:tcPr>
              <w:p w14:paraId="3AB721B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1E960DB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D98752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5CD32CF0" w14:textId="2F282B26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2C6FD00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588C520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1A343E0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6A026DDC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89A292C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Casernement Balma Ballon </w:t>
                </w:r>
              </w:p>
              <w:p w14:paraId="0D2A5CB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4 avenue Victor Hugo </w:t>
                </w:r>
              </w:p>
              <w:p w14:paraId="2D34C41C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31130 BALMA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542CE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11ème BP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6B65FFD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00568C1D" w14:textId="7D8D4B51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de TOULOUSE</w:t>
                </w:r>
                <w:r>
                  <w:rPr>
                    <w:rFonts w:cs="Times New Roman"/>
                    <w:color w:val="000000"/>
                  </w:rPr>
                  <w:t xml:space="preserve"> EST BALMA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49EFF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16873F0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5D8AD50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1A805B" w14:textId="72AD860E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DBAEBD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46F572B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13E9C6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1BAE2DD8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A3D8056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Site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Roquemaurel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24716745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18 rue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Roquemaurel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2D9377A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61A38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GSBDD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BC0CD9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FCCE4FE" w14:textId="7345B63F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de TOULOUSE</w:t>
                </w:r>
                <w:r>
                  <w:rPr>
                    <w:rFonts w:cs="Times New Roman"/>
                    <w:color w:val="000000"/>
                  </w:rPr>
                  <w:t xml:space="preserve"> EST BALMA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79C08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3DB2C1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A36772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85A0BB" w14:textId="4962C280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5F73FB0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7F7308B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B237E38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41E9A995" w14:textId="77777777" w:rsidTr="00F10353">
            <w:trPr>
              <w:trHeight w:val="184"/>
            </w:trPr>
            <w:tc>
              <w:tcPr>
                <w:tcW w:w="14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45C3EFF" w14:textId="65FFCCE4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</w:p>
            </w:tc>
          </w:tr>
          <w:tr w:rsidR="00F10353" w:rsidRPr="005526CA" w14:paraId="70D07C6B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E989B8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Caserne Teyssier </w:t>
                </w:r>
              </w:p>
              <w:p w14:paraId="7F92DE95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Madeleine </w:t>
                </w:r>
              </w:p>
              <w:p w14:paraId="4071ECD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81000 ALBI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97F7E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DMD 81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E1581D2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0A68CCE" w14:textId="5AA1B2AC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</w:t>
                </w:r>
                <w:r>
                  <w:rPr>
                    <w:rFonts w:cs="Times New Roman"/>
                    <w:color w:val="000000"/>
                  </w:rPr>
                  <w:t>de CASTRES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07482B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0C6A18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0F30BBF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A71A63" w14:textId="28E9BD83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4AC424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4F76558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09BB484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7714CF77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94210A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lastRenderedPageBreak/>
                  <w:t xml:space="preserve">Quartier Fayolle </w:t>
                </w:r>
              </w:p>
              <w:p w14:paraId="4685B33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Avenue Lieutenant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Desplats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1238B83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81100 CASTRES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01010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8ème RPIMA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90857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D5C001D" w14:textId="44DE7250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D7D3DF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8BFEAA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0599D71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DE7A8D" w14:textId="78C4DDF4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7107F9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7EFA996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6EDB889D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4E480EDE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467FFBD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Champ de manœuvre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Lardaillé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54CAEB12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Ernest Barthe </w:t>
                </w:r>
              </w:p>
              <w:p w14:paraId="07A903A9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81100 CASTRES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9FE100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8ème RPIMA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2B8FD9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DE61E44" w14:textId="251F5105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023F35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2E3A316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0985570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B68FDB0" w14:textId="617D457E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5D927B8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56D5B56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F9E12E7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269BEB85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3D6F4A8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Hotel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Beaudecourt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718A8B0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 rue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Beaudecourt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6B05A7D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81100 CASTRES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30605B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GSBDD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16AA2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58B78FB" w14:textId="090D42D0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AD1FF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36AFCDA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117041E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A9C048C" w14:textId="2E4C0E1D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E671DF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4F6566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95E02BC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53D18B34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6A725A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ETAMAT Muret GT1 </w:t>
                </w:r>
              </w:p>
              <w:p w14:paraId="155C7DCB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camp du Causse </w:t>
                </w:r>
              </w:p>
              <w:p w14:paraId="18528D7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81090 LAGARRIGUE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209FB5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8ème RPIMA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3FB8AF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40F5AE9" w14:textId="61D25639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</w:t>
                </w:r>
                <w:r w:rsidR="00504788">
                  <w:rPr>
                    <w:rFonts w:cs="Times New Roman"/>
                    <w:color w:val="000000"/>
                  </w:rPr>
                  <w:t>d</w:t>
                </w:r>
                <w:r w:rsidRPr="005526CA">
                  <w:rPr>
                    <w:rFonts w:cs="Times New Roman"/>
                    <w:color w:val="000000"/>
                  </w:rPr>
                  <w:t xml:space="preserve">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1F580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5982393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3DA309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48839B4" w14:textId="6D01DD01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491A5E4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139F5988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633A6F6D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4D63BEAA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8D6253B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Champ de tir du Causse</w:t>
                </w:r>
              </w:p>
              <w:p w14:paraId="3A5F0C05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Lieu-dit camp du Causse 81090 LAGARRIGUE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B5CEF8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A209EC">
                  <w:rPr>
                    <w:rFonts w:cs="Times New Roman"/>
                    <w:color w:val="000000"/>
                  </w:rPr>
                  <w:t>8ème RPIMA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75D4A4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00F88AC0" w14:textId="28363E0D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9EF974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578A789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6415EA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4D9C533" w14:textId="3BE502BB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716F11C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4D0956A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A4F4054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5D3DC347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6966C2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Station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tropospherique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à Puech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Rascas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53C0F42E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Puech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Rascas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2C646FE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81230 LACAUNE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2535E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DIRISI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290A71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42681472" w14:textId="3D9326F1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DE53E7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E9B42E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561D38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4FC024A" w14:textId="219F9004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52F07F1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6F49582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6BC770C2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5AAEA8E7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5795DED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Station pic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Montgrand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– Lacaune </w:t>
                </w:r>
              </w:p>
              <w:p w14:paraId="3C150C7D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Pic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Montgrand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0E8CE48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81230 LACAUNE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E274BE8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DIRISI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497E6B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27AAF61" w14:textId="15D8D7E4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7A6FF3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C99DF28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612FD3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89E2CE" w14:textId="10B9308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71CEC3E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243EC20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16A53353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A209EC" w14:paraId="05BB5EEA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9929722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Garage-station </w:t>
                </w:r>
                <w:proofErr w:type="spellStart"/>
                <w:proofErr w:type="gramStart"/>
                <w:r w:rsidRPr="00943AA1">
                  <w:rPr>
                    <w:rFonts w:cs="Times New Roman"/>
                    <w:color w:val="000000"/>
                  </w:rPr>
                  <w:t>tropos.Puech</w:t>
                </w:r>
                <w:proofErr w:type="spellEnd"/>
                <w:proofErr w:type="gramEnd"/>
                <w:r w:rsidRPr="00943AA1">
                  <w:rPr>
                    <w:rFonts w:cs="Times New Roman"/>
                    <w:color w:val="000000"/>
                  </w:rPr>
                  <w:t xml:space="preserve">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Rascas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07BCDECD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les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Vidals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73BC243A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81230 LACAUNE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3C6C96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DIRISI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28F92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5AEA9E90" w14:textId="47B65C6D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CASTRES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5D1D4E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0DE16C8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1C0E0D6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224FA63" w14:textId="0216FEF2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FA69D3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75EA9E2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44C2F199" w14:textId="77777777" w:rsidR="00F10353" w:rsidRPr="00A209EC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A209EC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504788" w:rsidRPr="00A209EC" w14:paraId="77525970" w14:textId="77777777" w:rsidTr="00504788">
            <w:trPr>
              <w:trHeight w:val="198"/>
            </w:trPr>
            <w:tc>
              <w:tcPr>
                <w:tcW w:w="14567" w:type="dxa"/>
                <w:gridSpan w:val="5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A284E57" w14:textId="77777777" w:rsidR="00504788" w:rsidRPr="005526CA" w:rsidRDefault="00504788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</w:p>
            </w:tc>
          </w:tr>
          <w:tr w:rsidR="00F10353" w:rsidRPr="005526CA" w14:paraId="2BE8433A" w14:textId="77777777" w:rsidTr="00EA0E3A">
            <w:trPr>
              <w:trHeight w:val="571"/>
            </w:trPr>
            <w:tc>
              <w:tcPr>
                <w:tcW w:w="3045" w:type="dxa"/>
                <w:shd w:val="clear" w:color="auto" w:fill="auto"/>
              </w:tcPr>
              <w:p w14:paraId="3F8A1E19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commandant Joseph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Montalègre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30B184E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 rue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Marclan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25448F0D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31600 MURET </w:t>
                </w:r>
              </w:p>
            </w:tc>
            <w:tc>
              <w:tcPr>
                <w:tcW w:w="1758" w:type="dxa"/>
              </w:tcPr>
              <w:p w14:paraId="5230A63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3</w:t>
                </w:r>
                <w:r w:rsidRPr="005526CA">
                  <w:rPr>
                    <w:rFonts w:cs="Times New Roman"/>
                    <w:color w:val="000000"/>
                    <w:sz w:val="14"/>
                    <w:szCs w:val="14"/>
                  </w:rPr>
                  <w:t xml:space="preserve">ème </w:t>
                </w:r>
                <w:r w:rsidRPr="005526CA">
                  <w:rPr>
                    <w:rFonts w:cs="Times New Roman"/>
                    <w:color w:val="000000"/>
                  </w:rPr>
                  <w:t xml:space="preserve">RMAT </w:t>
                </w:r>
              </w:p>
            </w:tc>
            <w:tc>
              <w:tcPr>
                <w:tcW w:w="3045" w:type="dxa"/>
              </w:tcPr>
              <w:p w14:paraId="2F6634B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7F0075E3" w14:textId="4C6ACB76" w:rsidR="00F10353" w:rsidRPr="005526CA" w:rsidRDefault="00F10353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</w:t>
                </w:r>
                <w:r w:rsidR="00504788">
                  <w:rPr>
                    <w:rFonts w:cs="Times New Roman"/>
                    <w:color w:val="000000"/>
                  </w:rPr>
                  <w:t>de TOULOUSE OUEST MURET</w:t>
                </w:r>
                <w:r w:rsidRPr="005526CA">
                  <w:rPr>
                    <w:rFonts w:cs="Times New Roman"/>
                    <w:color w:val="000000"/>
                  </w:rPr>
                  <w:t xml:space="preserve"> </w:t>
                </w:r>
              </w:p>
            </w:tc>
            <w:tc>
              <w:tcPr>
                <w:tcW w:w="3045" w:type="dxa"/>
              </w:tcPr>
              <w:p w14:paraId="4FB794E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50D748B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6E0C76A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Vendredi : 8h0</w:t>
                </w:r>
                <w:bookmarkStart w:id="0" w:name="_GoBack"/>
                <w:bookmarkEnd w:id="0"/>
                <w:r w:rsidRPr="005526CA">
                  <w:rPr>
                    <w:rFonts w:cs="Times New Roman"/>
                    <w:color w:val="000000"/>
                  </w:rPr>
                  <w:t xml:space="preserve">0-12h00 </w:t>
                </w:r>
              </w:p>
            </w:tc>
            <w:tc>
              <w:tcPr>
                <w:tcW w:w="3674" w:type="dxa"/>
              </w:tcPr>
              <w:p w14:paraId="6F31DCE1" w14:textId="5D80E554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6F3A4B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2C01E50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FBB34D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371C24D4" w14:textId="77777777" w:rsidTr="00EA0E3A">
            <w:trPr>
              <w:trHeight w:val="571"/>
            </w:trPr>
            <w:tc>
              <w:tcPr>
                <w:tcW w:w="3045" w:type="dxa"/>
                <w:shd w:val="clear" w:color="auto" w:fill="auto"/>
              </w:tcPr>
              <w:p w14:paraId="0867D759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lastRenderedPageBreak/>
                  <w:t xml:space="preserve">Quartier Colonel Edme </w:t>
                </w:r>
              </w:p>
              <w:p w14:paraId="12BD2B8E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Route de Seysses </w:t>
                </w:r>
              </w:p>
              <w:p w14:paraId="7E3C9F3A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76B5808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1er RTP </w:t>
                </w:r>
              </w:p>
            </w:tc>
            <w:tc>
              <w:tcPr>
                <w:tcW w:w="3045" w:type="dxa"/>
              </w:tcPr>
              <w:p w14:paraId="6336E206" w14:textId="77777777" w:rsidR="00504788" w:rsidRPr="00504788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04788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447D3BD9" w14:textId="4B89EFBF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04788">
                  <w:rPr>
                    <w:rFonts w:cs="Times New Roman"/>
                    <w:color w:val="000000"/>
                  </w:rPr>
                  <w:t>Antenne de TOULOUSE OUEST MURET</w:t>
                </w:r>
              </w:p>
            </w:tc>
            <w:tc>
              <w:tcPr>
                <w:tcW w:w="3045" w:type="dxa"/>
              </w:tcPr>
              <w:p w14:paraId="136DDBF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89D187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DC0060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0AB476B1" w14:textId="29D51F5E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483A1B9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7841985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077F3B8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0F6B2FB6" w14:textId="77777777" w:rsidTr="00EA0E3A">
            <w:trPr>
              <w:trHeight w:val="571"/>
            </w:trPr>
            <w:tc>
              <w:tcPr>
                <w:tcW w:w="3045" w:type="dxa"/>
                <w:shd w:val="clear" w:color="auto" w:fill="auto"/>
              </w:tcPr>
              <w:p w14:paraId="4DBDB0FB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Station hertzienne N 7 - Le Grès </w:t>
                </w:r>
              </w:p>
              <w:p w14:paraId="013B707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La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Gladère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6056528E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31480 LE GRES </w:t>
                </w:r>
              </w:p>
            </w:tc>
            <w:tc>
              <w:tcPr>
                <w:tcW w:w="1758" w:type="dxa"/>
              </w:tcPr>
              <w:p w14:paraId="6AA9FCC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DISIRI / AA </w:t>
                </w:r>
              </w:p>
            </w:tc>
            <w:tc>
              <w:tcPr>
                <w:tcW w:w="3045" w:type="dxa"/>
              </w:tcPr>
              <w:p w14:paraId="2366E4FA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40E8A14E" w14:textId="3D6B1F6A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</w:t>
                </w:r>
                <w:r>
                  <w:rPr>
                    <w:rFonts w:cs="Times New Roman"/>
                    <w:color w:val="000000"/>
                  </w:rPr>
                  <w:t>de TOULOUSE OUEST MURET</w:t>
                </w:r>
              </w:p>
            </w:tc>
            <w:tc>
              <w:tcPr>
                <w:tcW w:w="3045" w:type="dxa"/>
              </w:tcPr>
              <w:p w14:paraId="3780F50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69457A5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29724EA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2140B669" w14:textId="4326F72C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4AA2AE2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5DFF664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2A04A64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30B47932" w14:textId="77777777" w:rsidTr="00EA0E3A">
            <w:trPr>
              <w:trHeight w:val="572"/>
            </w:trPr>
            <w:tc>
              <w:tcPr>
                <w:tcW w:w="3045" w:type="dxa"/>
                <w:shd w:val="clear" w:color="auto" w:fill="auto"/>
              </w:tcPr>
              <w:p w14:paraId="1E1204A7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CISMF </w:t>
                </w:r>
              </w:p>
              <w:p w14:paraId="3449429A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42 avenue Gaspard Coriolis </w:t>
                </w:r>
              </w:p>
              <w:p w14:paraId="798CCFCE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31000 TOULOUSE </w:t>
                </w:r>
              </w:p>
            </w:tc>
            <w:tc>
              <w:tcPr>
                <w:tcW w:w="1758" w:type="dxa"/>
              </w:tcPr>
              <w:p w14:paraId="2A0D051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CISMF </w:t>
                </w:r>
              </w:p>
            </w:tc>
            <w:tc>
              <w:tcPr>
                <w:tcW w:w="3045" w:type="dxa"/>
              </w:tcPr>
              <w:p w14:paraId="3D7014EC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24F4962" w14:textId="0FDF72BC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</w:t>
                </w:r>
                <w:r>
                  <w:rPr>
                    <w:rFonts w:cs="Times New Roman"/>
                    <w:color w:val="000000"/>
                  </w:rPr>
                  <w:t>de TOULOUSE OUEST MURET</w:t>
                </w:r>
              </w:p>
            </w:tc>
            <w:tc>
              <w:tcPr>
                <w:tcW w:w="3045" w:type="dxa"/>
              </w:tcPr>
              <w:p w14:paraId="56BF067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969246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51A7782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20BA9664" w14:textId="18AB06B6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12842B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7094056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9A1011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4E25FD19" w14:textId="77777777" w:rsidTr="00EA0E3A">
            <w:trPr>
              <w:trHeight w:val="571"/>
            </w:trPr>
            <w:tc>
              <w:tcPr>
                <w:tcW w:w="3045" w:type="dxa"/>
                <w:shd w:val="clear" w:color="auto" w:fill="auto"/>
              </w:tcPr>
              <w:p w14:paraId="169A4DE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Caserne Lannes </w:t>
                </w:r>
              </w:p>
              <w:p w14:paraId="38AB6F7C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Géneral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De Gaulle </w:t>
                </w:r>
              </w:p>
              <w:p w14:paraId="23E0B659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32000 AUCH </w:t>
                </w:r>
              </w:p>
            </w:tc>
            <w:tc>
              <w:tcPr>
                <w:tcW w:w="1758" w:type="dxa"/>
              </w:tcPr>
              <w:p w14:paraId="7EC0470D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DMD 32 </w:t>
                </w:r>
              </w:p>
            </w:tc>
            <w:tc>
              <w:tcPr>
                <w:tcW w:w="3045" w:type="dxa"/>
              </w:tcPr>
              <w:p w14:paraId="39CCCE41" w14:textId="77777777" w:rsidR="00504788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73B1DE3" w14:textId="01115DF2" w:rsidR="00F10353" w:rsidRPr="005526CA" w:rsidRDefault="00504788" w:rsidP="00504788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</w:t>
                </w:r>
                <w:r>
                  <w:rPr>
                    <w:rFonts w:cs="Times New Roman"/>
                    <w:color w:val="000000"/>
                  </w:rPr>
                  <w:t>de TOULOUSE OUEST MURET</w:t>
                </w:r>
              </w:p>
            </w:tc>
            <w:tc>
              <w:tcPr>
                <w:tcW w:w="3045" w:type="dxa"/>
              </w:tcPr>
              <w:p w14:paraId="51F63F1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6EDE527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620E1FD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52E7F33D" w14:textId="02C50A5C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276B423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58D88775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05D16BE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943AA1" w14:paraId="118F2A78" w14:textId="77777777" w:rsidTr="00EA0E3A">
            <w:trPr>
              <w:trHeight w:val="469"/>
            </w:trPr>
            <w:tc>
              <w:tcPr>
                <w:tcW w:w="14567" w:type="dxa"/>
                <w:gridSpan w:val="5"/>
                <w:shd w:val="clear" w:color="auto" w:fill="auto"/>
              </w:tcPr>
              <w:p w14:paraId="226B830C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</w:p>
            </w:tc>
          </w:tr>
          <w:tr w:rsidR="00F10353" w:rsidRPr="005526CA" w14:paraId="42D138E3" w14:textId="77777777" w:rsidTr="00EA0E3A">
            <w:trPr>
              <w:trHeight w:val="571"/>
            </w:trPr>
            <w:tc>
              <w:tcPr>
                <w:tcW w:w="3045" w:type="dxa"/>
                <w:shd w:val="clear" w:color="auto" w:fill="auto"/>
              </w:tcPr>
              <w:p w14:paraId="3C5CFF8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Capitaine Beaumont </w:t>
                </w:r>
              </w:p>
              <w:p w14:paraId="56C3D840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Delpla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- RTE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Calmont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- D29 </w:t>
                </w:r>
              </w:p>
              <w:p w14:paraId="324BF2E8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09100 PAMIERS </w:t>
                </w:r>
              </w:p>
            </w:tc>
            <w:tc>
              <w:tcPr>
                <w:tcW w:w="1758" w:type="dxa"/>
              </w:tcPr>
              <w:p w14:paraId="26B27816" w14:textId="7F5E176E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1er R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</w:t>
                </w:r>
              </w:p>
            </w:tc>
            <w:tc>
              <w:tcPr>
                <w:tcW w:w="3045" w:type="dxa"/>
              </w:tcPr>
              <w:p w14:paraId="27B5BA9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01C4CB9E" w14:textId="5754AA2E" w:rsidR="00F10353" w:rsidRPr="005526CA" w:rsidRDefault="00504788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F10353" w:rsidRPr="005526CA">
                  <w:rPr>
                    <w:rFonts w:cs="Times New Roman"/>
                    <w:color w:val="000000"/>
                  </w:rPr>
                  <w:t xml:space="preserve">de PAMIERS </w:t>
                </w:r>
              </w:p>
            </w:tc>
            <w:tc>
              <w:tcPr>
                <w:tcW w:w="3045" w:type="dxa"/>
              </w:tcPr>
              <w:p w14:paraId="75C410D0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DC5E00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2B30E6B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0E105A98" w14:textId="7506A3B2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247037B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016075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6823DC8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0026D5D9" w14:textId="77777777" w:rsidTr="00EA0E3A">
            <w:trPr>
              <w:trHeight w:val="573"/>
            </w:trPr>
            <w:tc>
              <w:tcPr>
                <w:tcW w:w="3045" w:type="dxa"/>
                <w:shd w:val="clear" w:color="auto" w:fill="auto"/>
              </w:tcPr>
              <w:p w14:paraId="6F8022E5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CHALET DE BONASCRE </w:t>
                </w:r>
              </w:p>
              <w:p w14:paraId="21C7A181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plateau de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Bonascre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- CD820 </w:t>
                </w:r>
              </w:p>
              <w:p w14:paraId="028BA483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09110 AX LES THERMES </w:t>
                </w:r>
              </w:p>
            </w:tc>
            <w:tc>
              <w:tcPr>
                <w:tcW w:w="1758" w:type="dxa"/>
              </w:tcPr>
              <w:p w14:paraId="4232F67A" w14:textId="4050BD1E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1er R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</w:t>
                </w:r>
              </w:p>
            </w:tc>
            <w:tc>
              <w:tcPr>
                <w:tcW w:w="3045" w:type="dxa"/>
              </w:tcPr>
              <w:p w14:paraId="38268BB4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39CA39A7" w14:textId="7211E671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PAMIERS </w:t>
                </w:r>
              </w:p>
            </w:tc>
            <w:tc>
              <w:tcPr>
                <w:tcW w:w="3045" w:type="dxa"/>
              </w:tcPr>
              <w:p w14:paraId="1E129D8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B32000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58392C3E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24633CD6" w14:textId="23760A2F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0E21B05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3D75CD5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6B539277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F10353" w:rsidRPr="005526CA" w14:paraId="6593EE2F" w14:textId="77777777" w:rsidTr="00EA0E3A">
            <w:trPr>
              <w:trHeight w:val="571"/>
            </w:trPr>
            <w:tc>
              <w:tcPr>
                <w:tcW w:w="3045" w:type="dxa"/>
                <w:shd w:val="clear" w:color="auto" w:fill="auto"/>
              </w:tcPr>
              <w:p w14:paraId="6CE6879F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Immeuble Maréchal Clauzel </w:t>
                </w:r>
              </w:p>
              <w:p w14:paraId="62EDDBE4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17 rue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Géneral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De Gaulle </w:t>
                </w:r>
              </w:p>
              <w:p w14:paraId="5A19AF17" w14:textId="77777777" w:rsidR="00F10353" w:rsidRPr="00943AA1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09000 FOIX </w:t>
                </w:r>
              </w:p>
            </w:tc>
            <w:tc>
              <w:tcPr>
                <w:tcW w:w="1758" w:type="dxa"/>
              </w:tcPr>
              <w:p w14:paraId="265EE976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DMD 09 </w:t>
                </w:r>
              </w:p>
            </w:tc>
            <w:tc>
              <w:tcPr>
                <w:tcW w:w="3045" w:type="dxa"/>
              </w:tcPr>
              <w:p w14:paraId="222F211F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05166028" w14:textId="3606A74F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Antenne de PAMIERS </w:t>
                </w:r>
              </w:p>
            </w:tc>
            <w:tc>
              <w:tcPr>
                <w:tcW w:w="3045" w:type="dxa"/>
              </w:tcPr>
              <w:p w14:paraId="4673935B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5AE8E61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3CF1C7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2B84494A" w14:textId="56F2E075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0CFC74FA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4C204D2C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0E3D6D39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</w:tbl>
        <w:p w14:paraId="5FBB151F" w14:textId="77777777" w:rsidR="00F10353" w:rsidRDefault="00F10353" w:rsidP="005667AF"/>
        <w:p w14:paraId="6500C3DE" w14:textId="156E0CA8" w:rsidR="005667AF" w:rsidRDefault="00504788" w:rsidP="005667AF"/>
      </w:sdtContent>
    </w:sdt>
    <w:p w14:paraId="09AB5C0F" w14:textId="3E05C4A1" w:rsidR="00410AFD" w:rsidRPr="00F10353" w:rsidRDefault="005667AF" w:rsidP="00F10353">
      <w:pPr>
        <w:ind w:left="-426"/>
        <w:rPr>
          <w:rFonts w:ascii="Times New Roman" w:hAnsi="Times New Roman"/>
          <w:sz w:val="24"/>
          <w:szCs w:val="24"/>
        </w:rPr>
      </w:pPr>
      <w:r w:rsidRPr="005667AF">
        <w:rPr>
          <w:rFonts w:ascii="Times New Roman" w:hAnsi="Times New Roman"/>
          <w:sz w:val="24"/>
          <w:szCs w:val="24"/>
        </w:rPr>
        <w:t xml:space="preserve"> </w:t>
      </w:r>
      <w:r w:rsidRPr="006A5C46">
        <w:rPr>
          <w:rFonts w:ascii="Times New Roman" w:hAnsi="Times New Roman"/>
          <w:sz w:val="24"/>
          <w:szCs w:val="24"/>
        </w:rPr>
        <w:t>Les coordonnées des intervenants SID et celles des interlocuteurs sur chacun des sites (préventions, médecine du travail, etc</w:t>
      </w:r>
      <w:r>
        <w:rPr>
          <w:rFonts w:ascii="Times New Roman" w:hAnsi="Times New Roman"/>
          <w:sz w:val="24"/>
          <w:szCs w:val="24"/>
        </w:rPr>
        <w:t>…</w:t>
      </w:r>
      <w:r w:rsidRPr="006A5C46">
        <w:rPr>
          <w:rFonts w:ascii="Times New Roman" w:hAnsi="Times New Roman"/>
          <w:sz w:val="24"/>
          <w:szCs w:val="24"/>
        </w:rPr>
        <w:t>) ainsi que les spécificités propres à chacun des sites seront communiqué</w:t>
      </w:r>
      <w:r>
        <w:rPr>
          <w:rFonts w:ascii="Times New Roman" w:hAnsi="Times New Roman"/>
          <w:sz w:val="24"/>
          <w:szCs w:val="24"/>
        </w:rPr>
        <w:t>e</w:t>
      </w:r>
      <w:r w:rsidRPr="006A5C46">
        <w:rPr>
          <w:rFonts w:ascii="Times New Roman" w:hAnsi="Times New Roman"/>
          <w:sz w:val="24"/>
          <w:szCs w:val="24"/>
        </w:rPr>
        <w:t>s lors de</w:t>
      </w:r>
      <w:r>
        <w:rPr>
          <w:rFonts w:ascii="Times New Roman" w:hAnsi="Times New Roman"/>
          <w:sz w:val="24"/>
          <w:szCs w:val="24"/>
        </w:rPr>
        <w:t xml:space="preserve"> la réunion</w:t>
      </w:r>
      <w:r w:rsidRPr="006A5C46">
        <w:rPr>
          <w:rFonts w:ascii="Times New Roman" w:hAnsi="Times New Roman"/>
          <w:sz w:val="24"/>
          <w:szCs w:val="24"/>
        </w:rPr>
        <w:t xml:space="preserve"> de lancement.</w:t>
      </w:r>
    </w:p>
    <w:sectPr w:rsidR="00410AFD" w:rsidRPr="00F10353" w:rsidSect="00F10353">
      <w:pgSz w:w="16838" w:h="11906" w:orient="landscape"/>
      <w:pgMar w:top="1135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6F08" w14:textId="77777777" w:rsidR="00084468" w:rsidRDefault="00084468" w:rsidP="00EA6B59">
      <w:pPr>
        <w:spacing w:after="0" w:line="240" w:lineRule="auto"/>
      </w:pPr>
      <w:r>
        <w:separator/>
      </w:r>
    </w:p>
  </w:endnote>
  <w:endnote w:type="continuationSeparator" w:id="0">
    <w:p w14:paraId="41DC42DC" w14:textId="77777777" w:rsidR="00084468" w:rsidRDefault="00084468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13B7A674" w14:textId="5C2B4354"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788">
          <w:rPr>
            <w:noProof/>
          </w:rPr>
          <w:t>2</w:t>
        </w:r>
        <w:r>
          <w:fldChar w:fldCharType="end"/>
        </w:r>
      </w:p>
    </w:sdtContent>
  </w:sdt>
  <w:p w14:paraId="07796186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A65B" w14:textId="6190FB94" w:rsidR="00A15B1B" w:rsidRDefault="00A15B1B">
    <w:pPr>
      <w:pStyle w:val="Pieddepage"/>
    </w:pPr>
    <w:r>
      <w:t xml:space="preserve">ESID </w:t>
    </w:r>
    <w:r w:rsidR="007718BD">
      <w:t xml:space="preserve">25 </w:t>
    </w:r>
    <w:r w:rsidR="00F10353">
      <w:t>100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524B1" w14:textId="77777777" w:rsidR="00084468" w:rsidRDefault="00084468" w:rsidP="00EA6B59">
      <w:pPr>
        <w:spacing w:after="0" w:line="240" w:lineRule="auto"/>
      </w:pPr>
      <w:r>
        <w:separator/>
      </w:r>
    </w:p>
  </w:footnote>
  <w:footnote w:type="continuationSeparator" w:id="0">
    <w:p w14:paraId="04D1E9ED" w14:textId="77777777" w:rsidR="00084468" w:rsidRDefault="00084468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DD4FE" w14:textId="132CB34E" w:rsidR="00A15B1B" w:rsidRDefault="00A15B1B">
    <w:pPr>
      <w:pStyle w:val="En-tte"/>
    </w:pPr>
    <w:r>
      <w:tab/>
    </w:r>
    <w:r>
      <w:tab/>
    </w:r>
    <w:r>
      <w:tab/>
      <w:t>DAF_</w:t>
    </w:r>
    <w:r w:rsidR="007718BD" w:rsidRPr="007718BD">
      <w:t>2025_000016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4468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0EBF"/>
    <w:rsid w:val="00155227"/>
    <w:rsid w:val="0015741B"/>
    <w:rsid w:val="001B4AD4"/>
    <w:rsid w:val="001B6330"/>
    <w:rsid w:val="001C3DE6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04788"/>
    <w:rsid w:val="00513CAC"/>
    <w:rsid w:val="00532B4C"/>
    <w:rsid w:val="00561DF6"/>
    <w:rsid w:val="00563588"/>
    <w:rsid w:val="005667AF"/>
    <w:rsid w:val="00567A1A"/>
    <w:rsid w:val="00580A3D"/>
    <w:rsid w:val="005866EA"/>
    <w:rsid w:val="0059267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18BD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4786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15B1B"/>
    <w:rsid w:val="00A21545"/>
    <w:rsid w:val="00A234D4"/>
    <w:rsid w:val="00A36B33"/>
    <w:rsid w:val="00A413FD"/>
    <w:rsid w:val="00A5473E"/>
    <w:rsid w:val="00A62094"/>
    <w:rsid w:val="00A774EA"/>
    <w:rsid w:val="00A97745"/>
    <w:rsid w:val="00AB2CEA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41E"/>
    <w:rsid w:val="00BC69E5"/>
    <w:rsid w:val="00BE4040"/>
    <w:rsid w:val="00C10ED3"/>
    <w:rsid w:val="00C15FC3"/>
    <w:rsid w:val="00C20F9C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10353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83BE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788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2f2f77a-bc19-4145-99a9-a502f90bb138">
      <UserInfo>
        <DisplayName>NURY Thierry OPA COMP</DisplayName>
        <AccountId>310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9C4C-02A4-4E6E-BE74-3EF5D7190C12}">
  <ds:schemaRefs>
    <ds:schemaRef ds:uri="http://schemas.microsoft.com/office/2006/documentManagement/types"/>
    <ds:schemaRef ds:uri="http://schemas.openxmlformats.org/package/2006/metadata/core-properties"/>
    <ds:schemaRef ds:uri="12f2f77a-bc19-4145-99a9-a502f90bb138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597F58-010F-4E61-B8BC-CBEE65DD7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9F5287-9A11-44A2-8A26-93BEA5877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15</TotalTime>
  <Pages>4</Pages>
  <Words>1154</Words>
  <Characters>6351</Characters>
  <Application>Microsoft Office Word</Application>
  <DocSecurity>0</DocSecurity>
  <Lines>52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7491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HUTELLIER Fabien INGE CIVI DEFE</cp:lastModifiedBy>
  <cp:revision>4</cp:revision>
  <dcterms:created xsi:type="dcterms:W3CDTF">2025-04-18T09:05:00Z</dcterms:created>
  <dcterms:modified xsi:type="dcterms:W3CDTF">2025-04-28T06:37:00Z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